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D01" w:rsidRDefault="00EA5D01" w:rsidP="00A45F7B">
      <w:pPr>
        <w:widowControl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EA5D01" w:rsidRDefault="00EA5D01" w:rsidP="00A45F7B">
      <w:pPr>
        <w:widowControl/>
        <w:jc w:val="center"/>
        <w:rPr>
          <w:b/>
          <w:bCs/>
        </w:rPr>
      </w:pPr>
      <w:r>
        <w:rPr>
          <w:b/>
          <w:bCs/>
        </w:rPr>
        <w:t>Брянская область Унечский муниципальный район</w:t>
      </w:r>
    </w:p>
    <w:p w:rsidR="00EA5D01" w:rsidRDefault="00EA5D01" w:rsidP="00A45F7B">
      <w:pPr>
        <w:widowControl/>
        <w:jc w:val="center"/>
        <w:rPr>
          <w:b/>
          <w:bCs/>
        </w:rPr>
      </w:pPr>
      <w:r>
        <w:rPr>
          <w:b/>
          <w:bCs/>
        </w:rPr>
        <w:t xml:space="preserve">Березинское сельское поселение </w:t>
      </w:r>
    </w:p>
    <w:p w:rsidR="00EA5D01" w:rsidRDefault="00EA5D01" w:rsidP="00A45F7B">
      <w:pPr>
        <w:widowControl/>
        <w:jc w:val="center"/>
        <w:rPr>
          <w:b/>
          <w:bCs/>
        </w:rPr>
      </w:pPr>
      <w:r>
        <w:rPr>
          <w:b/>
          <w:bCs/>
        </w:rPr>
        <w:t>Березинский сельский Совет народных депутатов</w:t>
      </w:r>
    </w:p>
    <w:p w:rsidR="00EA5D01" w:rsidRDefault="00EA5D01" w:rsidP="00A45F7B">
      <w:pPr>
        <w:widowControl/>
        <w:jc w:val="center"/>
        <w:rPr>
          <w:b/>
          <w:bCs/>
        </w:rPr>
      </w:pPr>
    </w:p>
    <w:p w:rsidR="00EA5D01" w:rsidRDefault="00EA5D01" w:rsidP="00A45F7B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EA5D01" w:rsidRDefault="00EA5D01" w:rsidP="00A45F7B">
      <w:pPr>
        <w:widowControl/>
        <w:jc w:val="center"/>
        <w:rPr>
          <w:b/>
          <w:bCs/>
          <w:sz w:val="28"/>
          <w:szCs w:val="28"/>
        </w:rPr>
      </w:pPr>
    </w:p>
    <w:p w:rsidR="00EA5D01" w:rsidRDefault="00EA5D01" w:rsidP="00A45F7B">
      <w:pPr>
        <w:widowControl/>
        <w:tabs>
          <w:tab w:val="left" w:leader="underscore" w:pos="898"/>
          <w:tab w:val="left" w:leader="underscore" w:pos="1704"/>
        </w:tabs>
        <w:rPr>
          <w:b/>
        </w:rPr>
      </w:pPr>
      <w:r>
        <w:rPr>
          <w:b/>
        </w:rPr>
        <w:t>от « 24 » декабря  2025 года № 5-75</w:t>
      </w:r>
    </w:p>
    <w:p w:rsidR="00EA5D01" w:rsidRDefault="00EA5D01" w:rsidP="00A45F7B">
      <w:pPr>
        <w:widowControl/>
        <w:rPr>
          <w:b/>
        </w:rPr>
      </w:pPr>
      <w:r>
        <w:rPr>
          <w:b/>
        </w:rPr>
        <w:t>д.Березина</w:t>
      </w:r>
    </w:p>
    <w:p w:rsidR="00EA5D01" w:rsidRDefault="00EA5D01" w:rsidP="00A45F7B"/>
    <w:p w:rsidR="00EA5D01" w:rsidRDefault="00EA5D01" w:rsidP="00A45F7B">
      <w:r>
        <w:t xml:space="preserve">О приеме  муниципальным образованием «Березинское сельское поселение» </w:t>
      </w:r>
    </w:p>
    <w:p w:rsidR="00EA5D01" w:rsidRDefault="00EA5D01" w:rsidP="00A45F7B">
      <w:r>
        <w:t xml:space="preserve">Унечского  муниципального района Брянской области части полномочий  </w:t>
      </w:r>
    </w:p>
    <w:p w:rsidR="00EA5D01" w:rsidRDefault="00EA5D01" w:rsidP="00A45F7B">
      <w:r>
        <w:t>муниципального  образования</w:t>
      </w:r>
      <w:bookmarkStart w:id="0" w:name="_GoBack"/>
      <w:bookmarkEnd w:id="0"/>
      <w:r>
        <w:t xml:space="preserve"> Унечский муниципальный район Брянской области</w:t>
      </w:r>
    </w:p>
    <w:p w:rsidR="00EA5D01" w:rsidRDefault="00EA5D01" w:rsidP="00A45F7B">
      <w:pPr>
        <w:widowControl/>
        <w:spacing w:before="72"/>
        <w:ind w:right="40" w:firstLine="567"/>
        <w:jc w:val="both"/>
      </w:pPr>
    </w:p>
    <w:p w:rsidR="00EA5D01" w:rsidRDefault="00EA5D01" w:rsidP="00A45F7B">
      <w:pPr>
        <w:widowControl/>
        <w:spacing w:before="72"/>
        <w:ind w:right="40" w:firstLine="567"/>
        <w:jc w:val="both"/>
      </w:pPr>
      <w:r>
        <w:t xml:space="preserve">В соответствии с ч.4 ст.15 Федерального закона от 06.10.2003 г. №131-ФЗ «Об общих принципах   организации  местного самоуправления в Российской Федерации», ч.2  ст.6  Устава Березинского  сельского поселения, Березинский сельский  Совет народных депутатов </w:t>
      </w:r>
    </w:p>
    <w:p w:rsidR="00EA5D01" w:rsidRDefault="00EA5D01" w:rsidP="00A45F7B">
      <w:pPr>
        <w:widowControl/>
        <w:spacing w:before="72"/>
        <w:ind w:right="40" w:firstLine="567"/>
      </w:pPr>
      <w:r>
        <w:t>РЕШИЛ:</w:t>
      </w:r>
    </w:p>
    <w:p w:rsidR="00EA5D01" w:rsidRDefault="00EA5D01" w:rsidP="00A45F7B">
      <w:pPr>
        <w:widowControl/>
        <w:spacing w:before="72"/>
        <w:ind w:right="40" w:firstLine="567"/>
        <w:jc w:val="both"/>
      </w:pPr>
      <w:r>
        <w:t>1.Принять в ведение муниципального образования «Березинское сельское поселение» Унечского муниципального района Брянской области  часть полномочий  муниципального образования «Унечский муниципальный район» Брянской области по  решению вопросов местного значения, предусмотренных пунктом 4 части 1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части:</w:t>
      </w:r>
    </w:p>
    <w:p w:rsidR="00EA5D01" w:rsidRDefault="00EA5D01" w:rsidP="00A45F7B">
      <w:pPr>
        <w:widowControl/>
        <w:spacing w:before="72"/>
        <w:ind w:right="40" w:firstLine="567"/>
        <w:jc w:val="both"/>
      </w:pPr>
      <w:r>
        <w:t xml:space="preserve"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 для осуществления этих полномочий  финансовыми средствами в сумме </w:t>
      </w:r>
      <w:r>
        <w:rPr>
          <w:b/>
        </w:rPr>
        <w:t xml:space="preserve">200000 </w:t>
      </w:r>
      <w:r>
        <w:t>(двести  тысяч )  рублей из средств бюджета муниципального образования «Унечский муниципальный район».</w:t>
      </w:r>
    </w:p>
    <w:p w:rsidR="00EA5D01" w:rsidRDefault="00EA5D01" w:rsidP="00A45F7B">
      <w:pPr>
        <w:widowControl/>
        <w:spacing w:before="72"/>
        <w:ind w:right="40" w:firstLine="567"/>
        <w:jc w:val="both"/>
      </w:pPr>
      <w:r>
        <w:t>2. Березинской сельской администрации заключить соглашение  о приеме-передаче  полномочий, указанных в п.1 настоящего решения, с администрацией Унечского района.</w:t>
      </w:r>
    </w:p>
    <w:p w:rsidR="00EA5D01" w:rsidRDefault="00EA5D01" w:rsidP="00A45F7B">
      <w:pPr>
        <w:widowControl/>
        <w:spacing w:before="72"/>
        <w:ind w:right="40" w:firstLine="567"/>
        <w:jc w:val="both"/>
      </w:pPr>
      <w:r>
        <w:t>3. Настоящее решение вступает в силу со дня его обнародования, распространяет свое действие на правоотношения, возникшие с 01.01.2026 г.</w:t>
      </w:r>
    </w:p>
    <w:p w:rsidR="00EA5D01" w:rsidRDefault="00EA5D01" w:rsidP="00A45F7B">
      <w:pPr>
        <w:widowControl/>
        <w:spacing w:before="72"/>
        <w:ind w:right="40" w:firstLine="567"/>
        <w:jc w:val="both"/>
      </w:pPr>
      <w:r>
        <w:t>4. Данное решение обнародовать согласно Уставу и разместить  на официальном сайте администрации Унечского района в сети Интернет.</w:t>
      </w:r>
    </w:p>
    <w:p w:rsidR="00EA5D01" w:rsidRDefault="00EA5D01" w:rsidP="00A45F7B">
      <w:pPr>
        <w:widowControl/>
        <w:spacing w:before="72"/>
        <w:ind w:right="40" w:firstLine="567"/>
      </w:pPr>
    </w:p>
    <w:p w:rsidR="00EA5D01" w:rsidRDefault="00EA5D01" w:rsidP="00A45F7B">
      <w:pPr>
        <w:widowControl/>
        <w:spacing w:before="72"/>
        <w:ind w:right="40" w:firstLine="567"/>
      </w:pPr>
    </w:p>
    <w:p w:rsidR="00EA5D01" w:rsidRDefault="00EA5D01" w:rsidP="00A45F7B">
      <w:pPr>
        <w:widowControl/>
        <w:spacing w:before="72"/>
        <w:ind w:right="40" w:firstLine="567"/>
      </w:pPr>
    </w:p>
    <w:p w:rsidR="00EA5D01" w:rsidRDefault="00EA5D01" w:rsidP="00A45F7B">
      <w:pPr>
        <w:widowControl/>
        <w:ind w:right="40" w:firstLine="567"/>
      </w:pPr>
      <w:r>
        <w:t>Глава Березинского сельского поселения</w:t>
      </w:r>
    </w:p>
    <w:p w:rsidR="00EA5D01" w:rsidRDefault="00EA5D01" w:rsidP="00A45F7B">
      <w:pPr>
        <w:widowControl/>
        <w:ind w:right="40" w:firstLine="567"/>
      </w:pPr>
      <w:r>
        <w:t xml:space="preserve">Председатель Березинского сельского </w:t>
      </w:r>
    </w:p>
    <w:p w:rsidR="00EA5D01" w:rsidRDefault="00EA5D01" w:rsidP="00A45F7B">
      <w:pPr>
        <w:widowControl/>
        <w:ind w:right="40" w:firstLine="567"/>
      </w:pPr>
      <w:r>
        <w:t xml:space="preserve">Совета народных депутатов                                                    Е.Н. Щигорцова                                                 </w:t>
      </w:r>
    </w:p>
    <w:p w:rsidR="00EA5D01" w:rsidRDefault="00EA5D01" w:rsidP="00A45F7B">
      <w:pPr>
        <w:widowControl/>
        <w:ind w:right="40" w:firstLine="567"/>
      </w:pPr>
    </w:p>
    <w:p w:rsidR="00EA5D01" w:rsidRDefault="00EA5D01" w:rsidP="00A45F7B"/>
    <w:p w:rsidR="00EA5D01" w:rsidRDefault="00EA5D01" w:rsidP="00A45F7B"/>
    <w:p w:rsidR="00EA5D01" w:rsidRDefault="00EA5D01"/>
    <w:sectPr w:rsidR="00EA5D01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5F7B"/>
    <w:rsid w:val="000C5E8A"/>
    <w:rsid w:val="00203562"/>
    <w:rsid w:val="0046662D"/>
    <w:rsid w:val="006C1AB0"/>
    <w:rsid w:val="00A45F7B"/>
    <w:rsid w:val="00CC5AFA"/>
    <w:rsid w:val="00D457DE"/>
    <w:rsid w:val="00EA5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F7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4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320</Words>
  <Characters>1829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User</cp:lastModifiedBy>
  <cp:revision>3</cp:revision>
  <cp:lastPrinted>2025-12-19T09:45:00Z</cp:lastPrinted>
  <dcterms:created xsi:type="dcterms:W3CDTF">2024-12-26T09:34:00Z</dcterms:created>
  <dcterms:modified xsi:type="dcterms:W3CDTF">2025-12-19T09:45:00Z</dcterms:modified>
</cp:coreProperties>
</file>